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60C" w:rsidRPr="00CA7C3D" w:rsidRDefault="00C9160C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C9160C" w:rsidRPr="00CA7C3D" w:rsidRDefault="00C9160C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C9160C" w:rsidRPr="00CA7C3D" w:rsidRDefault="00C9160C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9160C" w:rsidRPr="00CA7C3D" w:rsidRDefault="00C9160C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C9160C" w:rsidRPr="00CA7C3D" w:rsidRDefault="00C9160C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20.09.2022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252</w:t>
      </w:r>
    </w:p>
    <w:p w:rsidR="00C9160C" w:rsidRPr="00CA7C3D" w:rsidRDefault="00C9160C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C9160C" w:rsidRPr="00CA7C3D" w:rsidRDefault="00C9160C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Найтоповичского сельского поселения Унечского муниципального района Брянской области</w:t>
      </w:r>
    </w:p>
    <w:p w:rsidR="00C9160C" w:rsidRPr="00CA7C3D" w:rsidRDefault="00C9160C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C9160C" w:rsidRPr="00CA7C3D" w:rsidRDefault="00C9160C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C9160C" w:rsidRPr="00FC5F2F" w:rsidRDefault="00C9160C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38</w:t>
      </w:r>
      <w:r w:rsidRPr="00FC5F2F">
        <w:t xml:space="preserve"> «Об утверждении Генерального плана</w:t>
      </w:r>
      <w:r>
        <w:t xml:space="preserve"> Найтоповичского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6-30)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C9160C" w:rsidRDefault="00C9160C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C9160C" w:rsidRPr="00336C1F" w:rsidRDefault="00C9160C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C9160C" w:rsidRPr="00F13FF3" w:rsidRDefault="00C9160C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C9160C" w:rsidRPr="00F13FF3" w:rsidRDefault="00C9160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197 443</w:t>
      </w:r>
      <w:r w:rsidRPr="00F13FF3">
        <w:rPr>
          <w:lang w:eastAsia="ru-RU"/>
        </w:rPr>
        <w:t>кв.м;</w:t>
      </w:r>
    </w:p>
    <w:p w:rsidR="00C9160C" w:rsidRPr="00F13FF3" w:rsidRDefault="00C9160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Найтоповичское</w:t>
      </w:r>
      <w:r w:rsidRPr="00F13FF3">
        <w:rPr>
          <w:lang w:eastAsia="ru-RU"/>
        </w:rPr>
        <w:t xml:space="preserve"> сельское поселение;</w:t>
      </w:r>
    </w:p>
    <w:p w:rsidR="00C9160C" w:rsidRPr="00F13FF3" w:rsidRDefault="00C9160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«растениеводство, животноводство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1.1, 1.17</w:t>
      </w:r>
      <w:r w:rsidRPr="00F13FF3">
        <w:rPr>
          <w:lang w:eastAsia="ru-RU"/>
        </w:rPr>
        <w:t>;</w:t>
      </w:r>
    </w:p>
    <w:p w:rsidR="00C9160C" w:rsidRDefault="00C9160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 1</w:t>
      </w:r>
      <w:r>
        <w:rPr>
          <w:lang w:eastAsia="ru-RU"/>
        </w:rPr>
        <w:t>48239</w:t>
      </w:r>
      <w:r w:rsidRPr="00250EE0">
        <w:rPr>
          <w:lang w:eastAsia="ru-RU"/>
        </w:rPr>
        <w:t>кв.м;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использования: «растениеводство, животноводство»-код вида 1.1, 1.17  ;</w:t>
      </w:r>
    </w:p>
    <w:p w:rsidR="00C9160C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272</w:t>
      </w:r>
      <w:r w:rsidRPr="00250EE0">
        <w:rPr>
          <w:lang w:eastAsia="ru-RU"/>
        </w:rPr>
        <w:t xml:space="preserve"> 4</w:t>
      </w:r>
      <w:r>
        <w:rPr>
          <w:lang w:eastAsia="ru-RU"/>
        </w:rPr>
        <w:t>80</w:t>
      </w:r>
      <w:r w:rsidRPr="00250EE0">
        <w:rPr>
          <w:lang w:eastAsia="ru-RU"/>
        </w:rPr>
        <w:t>кв.м;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использования: «растениеводство, животноводство»-код вида 1.1, 1.17  ;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60851</w:t>
      </w:r>
      <w:r w:rsidRPr="00250EE0">
        <w:rPr>
          <w:lang w:eastAsia="ru-RU"/>
        </w:rPr>
        <w:t>кв.м;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использования: «растениеводство, животноводство»-код вида 1.1, 1.17  ;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5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5</w:t>
      </w:r>
      <w:r w:rsidRPr="00250EE0">
        <w:rPr>
          <w:lang w:eastAsia="ru-RU"/>
        </w:rPr>
        <w:t>):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 19</w:t>
      </w:r>
      <w:r>
        <w:rPr>
          <w:lang w:eastAsia="ru-RU"/>
        </w:rPr>
        <w:t>6222</w:t>
      </w:r>
      <w:r w:rsidRPr="00250EE0">
        <w:rPr>
          <w:lang w:eastAsia="ru-RU"/>
        </w:rPr>
        <w:t>кв.м;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использования: «растениеводство, животноводство»-код вида 1.1, 1.17  ;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6</w:t>
      </w:r>
      <w:r w:rsidRPr="00250EE0">
        <w:rPr>
          <w:lang w:eastAsia="ru-RU"/>
        </w:rPr>
        <w:t>.Утвердить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6</w:t>
      </w:r>
      <w:r w:rsidRPr="00250EE0">
        <w:rPr>
          <w:lang w:eastAsia="ru-RU"/>
        </w:rPr>
        <w:t>):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 1</w:t>
      </w:r>
      <w:r>
        <w:rPr>
          <w:lang w:eastAsia="ru-RU"/>
        </w:rPr>
        <w:t>10181</w:t>
      </w:r>
      <w:r w:rsidRPr="00250EE0">
        <w:rPr>
          <w:lang w:eastAsia="ru-RU"/>
        </w:rPr>
        <w:t>кв.м;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использования: «растениеводство, животноводство»-код вида 1.1, 1.17  ;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7.</w:t>
      </w:r>
      <w:r w:rsidRPr="00250EE0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7</w:t>
      </w:r>
      <w:r w:rsidRPr="00250EE0">
        <w:rPr>
          <w:lang w:eastAsia="ru-RU"/>
        </w:rPr>
        <w:t>):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62 340</w:t>
      </w:r>
      <w:r w:rsidRPr="00250EE0">
        <w:rPr>
          <w:lang w:eastAsia="ru-RU"/>
        </w:rPr>
        <w:t>кв.м;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 Найтоповичское  сельское  поселение;</w:t>
      </w:r>
    </w:p>
    <w:p w:rsidR="00C9160C" w:rsidRPr="00250EE0" w:rsidRDefault="00C9160C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использования: «растениеводство, животноводство»-код вида 1.1, 1.17  ;</w:t>
      </w:r>
    </w:p>
    <w:p w:rsidR="00C9160C" w:rsidRPr="00F13FF3" w:rsidRDefault="00C9160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C9160C" w:rsidRPr="00F13FF3" w:rsidRDefault="00C9160C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8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-7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C9160C" w:rsidRPr="00F13FF3" w:rsidRDefault="00C9160C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9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-7</w:t>
      </w:r>
      <w:r w:rsidRPr="00F13FF3">
        <w:rPr>
          <w:lang w:eastAsia="ru-RU"/>
        </w:rPr>
        <w:t xml:space="preserve">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C9160C" w:rsidRPr="0050051F" w:rsidRDefault="00C9160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C9160C" w:rsidRPr="0050051F" w:rsidRDefault="00C9160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11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C9160C" w:rsidRPr="0050051F" w:rsidRDefault="00C9160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12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C9160C" w:rsidRDefault="00C9160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13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C9160C" w:rsidRDefault="00C9160C" w:rsidP="00095619">
      <w:pPr>
        <w:spacing w:line="240" w:lineRule="auto"/>
        <w:jc w:val="both"/>
        <w:rPr>
          <w:lang w:eastAsia="ru-RU"/>
        </w:rPr>
      </w:pPr>
    </w:p>
    <w:p w:rsidR="00C9160C" w:rsidRPr="0050051F" w:rsidRDefault="00C9160C" w:rsidP="00095619">
      <w:pPr>
        <w:spacing w:line="240" w:lineRule="auto"/>
        <w:jc w:val="both"/>
        <w:rPr>
          <w:lang w:eastAsia="ru-RU"/>
        </w:rPr>
      </w:pPr>
    </w:p>
    <w:p w:rsidR="00C9160C" w:rsidRPr="0050051F" w:rsidRDefault="00C9160C" w:rsidP="00095619">
      <w:pPr>
        <w:spacing w:line="240" w:lineRule="auto"/>
        <w:rPr>
          <w:lang w:eastAsia="ru-RU"/>
        </w:rPr>
      </w:pPr>
    </w:p>
    <w:p w:rsidR="00C9160C" w:rsidRPr="0050051F" w:rsidRDefault="00C9160C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И.М. Волкович</w:t>
      </w:r>
    </w:p>
    <w:p w:rsidR="00C9160C" w:rsidRPr="0050051F" w:rsidRDefault="00C9160C" w:rsidP="00095619">
      <w:pPr>
        <w:spacing w:line="240" w:lineRule="auto"/>
        <w:rPr>
          <w:lang w:eastAsia="ru-RU"/>
        </w:rPr>
      </w:pPr>
    </w:p>
    <w:p w:rsidR="00C9160C" w:rsidRPr="0050051F" w:rsidRDefault="00C9160C" w:rsidP="00095619">
      <w:pPr>
        <w:spacing w:line="240" w:lineRule="auto"/>
        <w:rPr>
          <w:lang w:eastAsia="ru-RU"/>
        </w:rPr>
      </w:pPr>
    </w:p>
    <w:sectPr w:rsidR="00C9160C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60C" w:rsidRDefault="00C9160C" w:rsidP="006F0F01">
      <w:pPr>
        <w:spacing w:line="240" w:lineRule="auto"/>
      </w:pPr>
      <w:r>
        <w:separator/>
      </w:r>
    </w:p>
  </w:endnote>
  <w:endnote w:type="continuationSeparator" w:id="1">
    <w:p w:rsidR="00C9160C" w:rsidRDefault="00C9160C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60C" w:rsidRDefault="00C9160C" w:rsidP="006F0F01">
      <w:pPr>
        <w:spacing w:line="240" w:lineRule="auto"/>
      </w:pPr>
      <w:r>
        <w:separator/>
      </w:r>
    </w:p>
  </w:footnote>
  <w:footnote w:type="continuationSeparator" w:id="1">
    <w:p w:rsidR="00C9160C" w:rsidRDefault="00C9160C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08A1"/>
    <w:rsid w:val="00032503"/>
    <w:rsid w:val="00060422"/>
    <w:rsid w:val="00067840"/>
    <w:rsid w:val="00073686"/>
    <w:rsid w:val="00095619"/>
    <w:rsid w:val="000C24D9"/>
    <w:rsid w:val="000C5ECC"/>
    <w:rsid w:val="000D5161"/>
    <w:rsid w:val="000F29FE"/>
    <w:rsid w:val="0010643C"/>
    <w:rsid w:val="00120638"/>
    <w:rsid w:val="001A43AC"/>
    <w:rsid w:val="001B5E70"/>
    <w:rsid w:val="001F0C9A"/>
    <w:rsid w:val="00250EE0"/>
    <w:rsid w:val="00263661"/>
    <w:rsid w:val="002667AF"/>
    <w:rsid w:val="00336C1F"/>
    <w:rsid w:val="00370C22"/>
    <w:rsid w:val="00372606"/>
    <w:rsid w:val="00453CB3"/>
    <w:rsid w:val="00480486"/>
    <w:rsid w:val="00484E3B"/>
    <w:rsid w:val="004919E2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F32CF"/>
    <w:rsid w:val="005F3D37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35A51"/>
    <w:rsid w:val="00853FF7"/>
    <w:rsid w:val="00884B6E"/>
    <w:rsid w:val="008C49C1"/>
    <w:rsid w:val="008E3600"/>
    <w:rsid w:val="008F4FB4"/>
    <w:rsid w:val="009257BE"/>
    <w:rsid w:val="0093456D"/>
    <w:rsid w:val="00957BBE"/>
    <w:rsid w:val="009E0AD9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7A5F"/>
    <w:rsid w:val="00C64F97"/>
    <w:rsid w:val="00C85A88"/>
    <w:rsid w:val="00C9160C"/>
    <w:rsid w:val="00CA7C3D"/>
    <w:rsid w:val="00D07175"/>
    <w:rsid w:val="00D167C1"/>
    <w:rsid w:val="00DC310F"/>
    <w:rsid w:val="00DC35FF"/>
    <w:rsid w:val="00DE2A93"/>
    <w:rsid w:val="00DE4856"/>
    <w:rsid w:val="00E311BA"/>
    <w:rsid w:val="00E41AF8"/>
    <w:rsid w:val="00E63FE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7C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42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</TotalTime>
  <Pages>3</Pages>
  <Words>1076</Words>
  <Characters>6138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21</cp:revision>
  <cp:lastPrinted>2022-09-19T14:36:00Z</cp:lastPrinted>
  <dcterms:created xsi:type="dcterms:W3CDTF">2021-06-24T09:26:00Z</dcterms:created>
  <dcterms:modified xsi:type="dcterms:W3CDTF">2022-10-04T13:39:00Z</dcterms:modified>
</cp:coreProperties>
</file>